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5D0C2" w14:textId="77777777" w:rsidR="00E26F7F" w:rsidRDefault="00E26F7F" w:rsidP="00E26F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ROCLYFF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71269C75" w14:textId="77777777" w:rsidR="00E26F7F" w:rsidRDefault="00E26F7F" w:rsidP="00E26F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Schoolmaster.</w:t>
      </w:r>
    </w:p>
    <w:p w14:paraId="714D299D" w14:textId="77777777" w:rsidR="00E26F7F" w:rsidRDefault="00E26F7F" w:rsidP="00E26F7F">
      <w:pPr>
        <w:pStyle w:val="NoSpacing"/>
        <w:rPr>
          <w:rFonts w:cs="Times New Roman"/>
          <w:szCs w:val="24"/>
        </w:rPr>
      </w:pPr>
    </w:p>
    <w:p w14:paraId="384268A4" w14:textId="77777777" w:rsidR="00E26F7F" w:rsidRDefault="00E26F7F" w:rsidP="00E26F7F">
      <w:pPr>
        <w:pStyle w:val="NoSpacing"/>
        <w:rPr>
          <w:rFonts w:cs="Times New Roman"/>
          <w:szCs w:val="24"/>
        </w:rPr>
      </w:pPr>
    </w:p>
    <w:p w14:paraId="66B5381D" w14:textId="77777777" w:rsidR="00E26F7F" w:rsidRDefault="00E26F7F" w:rsidP="00E26F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John, Prior of Lathan Priory(q.v.), brought a plaint of debt against him and</w:t>
      </w:r>
    </w:p>
    <w:p w14:paraId="513696E3" w14:textId="77777777" w:rsidR="00E26F7F" w:rsidRDefault="00E26F7F" w:rsidP="00E26F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364760F3" w14:textId="77777777" w:rsidR="00E26F7F" w:rsidRDefault="00E26F7F" w:rsidP="00E26F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3B86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6B5F25FD" w14:textId="77777777" w:rsidR="00E26F7F" w:rsidRDefault="00E26F7F" w:rsidP="00E26F7F">
      <w:pPr>
        <w:pStyle w:val="NoSpacing"/>
        <w:rPr>
          <w:rFonts w:cs="Times New Roman"/>
          <w:szCs w:val="24"/>
        </w:rPr>
      </w:pPr>
    </w:p>
    <w:p w14:paraId="3C414156" w14:textId="77777777" w:rsidR="00E26F7F" w:rsidRDefault="00E26F7F" w:rsidP="00E26F7F">
      <w:pPr>
        <w:pStyle w:val="NoSpacing"/>
        <w:rPr>
          <w:rFonts w:cs="Times New Roman"/>
          <w:szCs w:val="24"/>
        </w:rPr>
      </w:pPr>
    </w:p>
    <w:p w14:paraId="2E7465C5" w14:textId="77777777" w:rsidR="00E26F7F" w:rsidRDefault="00E26F7F" w:rsidP="00E26F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April 2023</w:t>
      </w:r>
    </w:p>
    <w:p w14:paraId="04A5B8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492A2" w14:textId="77777777" w:rsidR="00E26F7F" w:rsidRDefault="00E26F7F" w:rsidP="009139A6">
      <w:r>
        <w:separator/>
      </w:r>
    </w:p>
  </w:endnote>
  <w:endnote w:type="continuationSeparator" w:id="0">
    <w:p w14:paraId="4E983689" w14:textId="77777777" w:rsidR="00E26F7F" w:rsidRDefault="00E26F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61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DF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EB5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975F" w14:textId="77777777" w:rsidR="00E26F7F" w:rsidRDefault="00E26F7F" w:rsidP="009139A6">
      <w:r>
        <w:separator/>
      </w:r>
    </w:p>
  </w:footnote>
  <w:footnote w:type="continuationSeparator" w:id="0">
    <w:p w14:paraId="13E61260" w14:textId="77777777" w:rsidR="00E26F7F" w:rsidRDefault="00E26F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B30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13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FB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F7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6F7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752B0"/>
  <w15:chartTrackingRefBased/>
  <w15:docId w15:val="{9E032638-78E1-4E2C-AAF2-DEB1ADBD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6F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2023-04-04T09:09:00Z</dcterms:created>
  <dcterms:modified xsi:type="dcterms:W3CDTF">2023-04-04T09:09:00Z</dcterms:modified>
</cp:coreProperties>
</file>